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81" w:rsidRPr="00563BFF" w:rsidRDefault="00DA5C81">
      <w:pPr>
        <w:jc w:val="center"/>
        <w:rPr>
          <w:rFonts w:ascii="黑体" w:eastAsia="黑体" w:hAnsi="黑体"/>
          <w:sz w:val="30"/>
          <w:szCs w:val="30"/>
        </w:rPr>
      </w:pPr>
      <w:r w:rsidRPr="00563BFF">
        <w:rPr>
          <w:rFonts w:ascii="黑体" w:eastAsia="黑体" w:hAnsi="黑体" w:hint="eastAsia"/>
          <w:b/>
          <w:sz w:val="30"/>
          <w:szCs w:val="30"/>
        </w:rPr>
        <w:t>分数四则混合运算（二）第二课时</w:t>
      </w:r>
      <w:r w:rsidRPr="00563BFF">
        <w:rPr>
          <w:rFonts w:ascii="黑体" w:eastAsia="黑体" w:hAnsi="黑体" w:hint="eastAsia"/>
          <w:sz w:val="30"/>
          <w:szCs w:val="30"/>
        </w:rPr>
        <w:t>导学单</w:t>
      </w:r>
    </w:p>
    <w:p w:rsidR="00DA5C81" w:rsidRDefault="00DA5C81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pPr w:leftFromText="180" w:rightFromText="180" w:vertAnchor="text" w:horzAnchor="margin" w:tblpY="2"/>
        <w:tblW w:w="8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21"/>
        <w:gridCol w:w="1028"/>
      </w:tblGrid>
      <w:tr w:rsidR="00DA5C81" w:rsidTr="009F1B75">
        <w:trPr>
          <w:trHeight w:val="1210"/>
        </w:trPr>
        <w:tc>
          <w:tcPr>
            <w:tcW w:w="8949" w:type="dxa"/>
            <w:gridSpan w:val="2"/>
            <w:tcBorders>
              <w:bottom w:val="single" w:sz="4" w:space="0" w:color="auto"/>
            </w:tcBorders>
          </w:tcPr>
          <w:p w:rsidR="00DA5C81" w:rsidRPr="00322C1D" w:rsidRDefault="00DA5C81" w:rsidP="00B266B8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DA5C81" w:rsidRPr="009370E4" w:rsidRDefault="00DA5C81" w:rsidP="00B266B8">
            <w:pPr>
              <w:rPr>
                <w:sz w:val="24"/>
                <w:szCs w:val="24"/>
              </w:rPr>
            </w:pPr>
            <w:r w:rsidRPr="009370E4">
              <w:rPr>
                <w:sz w:val="24"/>
                <w:szCs w:val="24"/>
              </w:rPr>
              <w:t>1</w:t>
            </w:r>
            <w:r w:rsidRPr="009370E4">
              <w:rPr>
                <w:rFonts w:hint="eastAsia"/>
                <w:sz w:val="24"/>
                <w:szCs w:val="24"/>
              </w:rPr>
              <w:t>、进一步理解“增加几分之几”或“减少几分之几”的意义；会用分数混合运算解决实际问题。</w:t>
            </w:r>
          </w:p>
          <w:p w:rsidR="00DA5C81" w:rsidRDefault="00DA5C81" w:rsidP="00B266B8">
            <w:pPr>
              <w:snapToGrid w:val="0"/>
              <w:rPr>
                <w:sz w:val="24"/>
                <w:szCs w:val="24"/>
              </w:rPr>
            </w:pPr>
            <w:r w:rsidRPr="009370E4">
              <w:rPr>
                <w:sz w:val="24"/>
                <w:szCs w:val="24"/>
              </w:rPr>
              <w:t>2</w:t>
            </w:r>
            <w:r w:rsidRPr="009370E4">
              <w:rPr>
                <w:rFonts w:hint="eastAsia"/>
                <w:sz w:val="24"/>
                <w:szCs w:val="24"/>
              </w:rPr>
              <w:t>、能运用运算律在分数混合运算中进行简便运算。</w:t>
            </w:r>
          </w:p>
        </w:tc>
      </w:tr>
      <w:tr w:rsidR="00DA5C81" w:rsidTr="009F1B75">
        <w:trPr>
          <w:trHeight w:val="154"/>
        </w:trPr>
        <w:tc>
          <w:tcPr>
            <w:tcW w:w="7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81" w:rsidRDefault="00DA5C81" w:rsidP="00B266B8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</w:t>
            </w:r>
            <w:r w:rsidRPr="00C66426">
              <w:rPr>
                <w:rFonts w:ascii="楷体" w:eastAsia="楷体" w:hAnsi="楷体" w:hint="eastAsia"/>
                <w:b/>
                <w:sz w:val="24"/>
                <w:szCs w:val="24"/>
              </w:rPr>
              <w:t>过程：</w:t>
            </w:r>
            <w:r w:rsidRPr="00C66426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DA5C81" w:rsidRPr="002D4AE7" w:rsidRDefault="00DA5C81" w:rsidP="00B266B8">
            <w:pPr>
              <w:rPr>
                <w:sz w:val="24"/>
              </w:rPr>
            </w:pPr>
            <w:r w:rsidRPr="002D4AE7">
              <w:rPr>
                <w:rFonts w:hint="eastAsia"/>
                <w:sz w:val="24"/>
              </w:rPr>
              <w:t>六（</w:t>
            </w:r>
            <w:r w:rsidRPr="002D4AE7">
              <w:rPr>
                <w:sz w:val="24"/>
              </w:rPr>
              <w:t>1</w:t>
            </w:r>
            <w:r w:rsidRPr="002D4AE7">
              <w:rPr>
                <w:rFonts w:hint="eastAsia"/>
                <w:sz w:val="24"/>
              </w:rPr>
              <w:t>）班有学生</w:t>
            </w:r>
            <w:r w:rsidRPr="002D4AE7">
              <w:rPr>
                <w:sz w:val="24"/>
              </w:rPr>
              <w:t>40</w:t>
            </w:r>
            <w:r w:rsidRPr="002D4AE7">
              <w:rPr>
                <w:rFonts w:hint="eastAsia"/>
                <w:sz w:val="24"/>
              </w:rPr>
              <w:t>人，其中女生人数占全班人数的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534428582" r:id="rId8"/>
              </w:object>
            </w:r>
            <w:r w:rsidRPr="002D4AE7">
              <w:rPr>
                <w:rFonts w:hint="eastAsia"/>
                <w:sz w:val="24"/>
              </w:rPr>
              <w:t>，男生有多少人？</w:t>
            </w:r>
          </w:p>
          <w:p w:rsidR="00DA5C81" w:rsidRPr="007D6764" w:rsidRDefault="00DA5C81" w:rsidP="00B266B8">
            <w:pPr>
              <w:rPr>
                <w:b/>
                <w:sz w:val="24"/>
                <w:szCs w:val="24"/>
              </w:rPr>
            </w:pPr>
            <w:r w:rsidRPr="007D6764">
              <w:rPr>
                <w:rFonts w:hint="eastAsia"/>
                <w:b/>
                <w:sz w:val="24"/>
                <w:szCs w:val="24"/>
              </w:rPr>
              <w:t>一、我知道。</w:t>
            </w:r>
          </w:p>
          <w:p w:rsidR="00DA5C81" w:rsidRDefault="00DA5C81" w:rsidP="00B266B8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  <w:r w:rsidRPr="002D4AE7">
              <w:rPr>
                <w:rFonts w:hint="eastAsia"/>
                <w:sz w:val="24"/>
              </w:rPr>
              <w:t>能解决这个问题</w:t>
            </w:r>
            <w:r>
              <w:rPr>
                <w:rFonts w:hint="eastAsia"/>
                <w:sz w:val="24"/>
              </w:rPr>
              <w:t>：</w:t>
            </w:r>
          </w:p>
          <w:p w:rsidR="00DA5C81" w:rsidRDefault="00DA5C81" w:rsidP="00DA5C81">
            <w:pPr>
              <w:ind w:firstLineChars="150" w:firstLine="31680"/>
              <w:rPr>
                <w:sz w:val="24"/>
                <w:szCs w:val="24"/>
              </w:rPr>
            </w:pPr>
          </w:p>
          <w:p w:rsidR="00DA5C81" w:rsidRPr="00322C1D" w:rsidRDefault="00DA5C81" w:rsidP="00DA5C81">
            <w:pPr>
              <w:ind w:firstLineChars="150" w:firstLine="31680"/>
              <w:rPr>
                <w:sz w:val="24"/>
                <w:szCs w:val="24"/>
              </w:rPr>
            </w:pPr>
          </w:p>
          <w:p w:rsidR="00DA5C81" w:rsidRDefault="00DA5C81" w:rsidP="00B266B8">
            <w:pPr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2</w:t>
            </w:r>
            <w:r w:rsidRPr="00322C1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我还可以这样计算：</w:t>
            </w:r>
          </w:p>
          <w:p w:rsidR="00DA5C81" w:rsidRPr="00322C1D" w:rsidRDefault="00DA5C81" w:rsidP="00DA5C81">
            <w:pPr>
              <w:ind w:firstLineChars="150" w:firstLine="31680"/>
              <w:rPr>
                <w:sz w:val="24"/>
                <w:szCs w:val="24"/>
              </w:rPr>
            </w:pPr>
          </w:p>
          <w:p w:rsidR="00DA5C81" w:rsidRPr="00322C1D" w:rsidRDefault="00DA5C81" w:rsidP="00DA5C81">
            <w:pPr>
              <w:ind w:firstLineChars="150" w:firstLine="31680"/>
              <w:rPr>
                <w:sz w:val="24"/>
                <w:szCs w:val="24"/>
              </w:rPr>
            </w:pPr>
          </w:p>
          <w:p w:rsidR="00DA5C81" w:rsidRDefault="00DA5C81" w:rsidP="00B266B8">
            <w:pPr>
              <w:rPr>
                <w:sz w:val="24"/>
              </w:rPr>
            </w:pPr>
            <w:r w:rsidRPr="00322C1D">
              <w:rPr>
                <w:sz w:val="24"/>
                <w:szCs w:val="24"/>
              </w:rPr>
              <w:t>3</w:t>
            </w:r>
            <w:r w:rsidRPr="00322C1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通过</w:t>
            </w:r>
            <w:r>
              <w:rPr>
                <w:rFonts w:hint="eastAsia"/>
                <w:sz w:val="24"/>
              </w:rPr>
              <w:t>比较以上两种算法，我发现这里运用运用了（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）运算定律。</w:t>
            </w:r>
          </w:p>
          <w:p w:rsidR="00DA5C81" w:rsidRPr="007D1424" w:rsidRDefault="00DA5C81" w:rsidP="00B266B8">
            <w:pPr>
              <w:rPr>
                <w:b/>
                <w:sz w:val="24"/>
                <w:szCs w:val="24"/>
              </w:rPr>
            </w:pPr>
            <w:r w:rsidRPr="007D1424">
              <w:rPr>
                <w:rFonts w:hint="eastAsia"/>
                <w:b/>
                <w:sz w:val="24"/>
                <w:szCs w:val="24"/>
              </w:rPr>
              <w:t>二、我来试一试。</w:t>
            </w:r>
          </w:p>
          <w:p w:rsidR="00DA5C81" w:rsidRPr="00932B2F" w:rsidRDefault="00DA5C81" w:rsidP="00DA5C81">
            <w:pPr>
              <w:ind w:firstLineChars="200" w:firstLine="31680"/>
              <w:rPr>
                <w:sz w:val="24"/>
              </w:rPr>
            </w:pPr>
            <w:r w:rsidRPr="00932B2F">
              <w:rPr>
                <w:rFonts w:hint="eastAsia"/>
                <w:sz w:val="24"/>
              </w:rPr>
              <w:t>十一黄金周，游乐园第一天的门票收入为</w:t>
            </w:r>
            <w:r w:rsidRPr="00932B2F">
              <w:rPr>
                <w:sz w:val="24"/>
              </w:rPr>
              <w:t>960</w:t>
            </w:r>
            <w:r w:rsidRPr="00932B2F">
              <w:rPr>
                <w:rFonts w:hint="eastAsia"/>
                <w:sz w:val="24"/>
              </w:rPr>
              <w:t>元，第二天比第一天增加了</w:t>
            </w:r>
            <w:r w:rsidRPr="00932B2F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6" type="#_x0000_t75" style="width:12pt;height:30.75pt" o:ole="">
                  <v:imagedata r:id="rId9" o:title=""/>
                </v:shape>
                <o:OLEObject Type="Embed" ProgID="Equation.3" ShapeID="_x0000_i1026" DrawAspect="Content" ObjectID="_1534428583" r:id="rId10"/>
              </w:object>
            </w:r>
            <w:r w:rsidRPr="00932B2F">
              <w:rPr>
                <w:rFonts w:hint="eastAsia"/>
                <w:sz w:val="24"/>
              </w:rPr>
              <w:t>。</w:t>
            </w:r>
          </w:p>
          <w:p w:rsidR="00DA5C81" w:rsidRPr="00932B2F" w:rsidRDefault="00DA5C81" w:rsidP="00B266B8">
            <w:pPr>
              <w:rPr>
                <w:sz w:val="24"/>
              </w:rPr>
            </w:pPr>
            <w:r w:rsidRPr="00932B2F">
              <w:rPr>
                <w:rFonts w:hint="eastAsia"/>
                <w:sz w:val="24"/>
              </w:rPr>
              <w:t>（</w:t>
            </w:r>
            <w:r w:rsidRPr="00932B2F">
              <w:rPr>
                <w:sz w:val="24"/>
              </w:rPr>
              <w:t>1</w:t>
            </w:r>
            <w:r w:rsidRPr="00932B2F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我能</w:t>
            </w:r>
            <w:r w:rsidRPr="00932B2F">
              <w:rPr>
                <w:rFonts w:hint="eastAsia"/>
                <w:sz w:val="24"/>
              </w:rPr>
              <w:t>画图表示第二天的门票收入</w:t>
            </w:r>
            <w:r>
              <w:rPr>
                <w:rFonts w:hint="eastAsia"/>
                <w:sz w:val="24"/>
              </w:rPr>
              <w:t>：</w:t>
            </w:r>
          </w:p>
          <w:p w:rsidR="00DA5C81" w:rsidRDefault="00DA5C81" w:rsidP="00B266B8">
            <w:pPr>
              <w:rPr>
                <w:sz w:val="24"/>
              </w:rPr>
            </w:pPr>
          </w:p>
          <w:p w:rsidR="00DA5C81" w:rsidRDefault="00DA5C81" w:rsidP="00B266B8">
            <w:pPr>
              <w:rPr>
                <w:sz w:val="24"/>
              </w:rPr>
            </w:pPr>
          </w:p>
          <w:p w:rsidR="00DA5C81" w:rsidRPr="00932B2F" w:rsidRDefault="00DA5C81" w:rsidP="00B266B8">
            <w:pPr>
              <w:rPr>
                <w:sz w:val="24"/>
              </w:rPr>
            </w:pPr>
          </w:p>
          <w:p w:rsidR="00DA5C81" w:rsidRPr="00932B2F" w:rsidRDefault="00DA5C81" w:rsidP="00B266B8">
            <w:pPr>
              <w:rPr>
                <w:sz w:val="24"/>
              </w:rPr>
            </w:pPr>
            <w:r w:rsidRPr="00932B2F">
              <w:rPr>
                <w:rFonts w:hint="eastAsia"/>
                <w:sz w:val="24"/>
              </w:rPr>
              <w:t>（</w:t>
            </w:r>
            <w:r w:rsidRPr="00932B2F">
              <w:rPr>
                <w:sz w:val="24"/>
              </w:rPr>
              <w:t>2</w:t>
            </w:r>
            <w:r w:rsidRPr="00932B2F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我还能计算出</w:t>
            </w:r>
            <w:r w:rsidRPr="00932B2F">
              <w:rPr>
                <w:rFonts w:hint="eastAsia"/>
                <w:sz w:val="24"/>
              </w:rPr>
              <w:t>第二天的门票收入</w:t>
            </w:r>
            <w:r>
              <w:rPr>
                <w:rFonts w:hint="eastAsia"/>
                <w:sz w:val="24"/>
              </w:rPr>
              <w:t>：</w:t>
            </w:r>
          </w:p>
          <w:p w:rsidR="00DA5C81" w:rsidRDefault="00DA5C81" w:rsidP="00B266B8">
            <w:pPr>
              <w:rPr>
                <w:sz w:val="28"/>
                <w:szCs w:val="28"/>
              </w:rPr>
            </w:pPr>
          </w:p>
          <w:p w:rsidR="00DA5C81" w:rsidRDefault="00DA5C81" w:rsidP="00B266B8">
            <w:pPr>
              <w:rPr>
                <w:sz w:val="28"/>
                <w:szCs w:val="28"/>
              </w:rPr>
            </w:pPr>
          </w:p>
          <w:p w:rsidR="00DA5C81" w:rsidRPr="00F023CB" w:rsidRDefault="00DA5C81" w:rsidP="00B266B8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pict>
                <v:shape id="_x0000_s1026" type="#_x0000_t75" style="position:absolute;left:0;text-align:left;margin-left:315pt;margin-top:7.8pt;width:111.2pt;height:124.8pt;z-index:-251658240" wrapcoords="-146 0 -146 21470 21600 21470 21600 0 -146 0">
                  <v:imagedata r:id="rId11" o:title=""/>
                  <w10:wrap type="tight"/>
                </v:shape>
              </w:pict>
            </w:r>
            <w:r w:rsidRPr="00F023CB">
              <w:rPr>
                <w:rFonts w:hint="eastAsia"/>
                <w:b/>
                <w:sz w:val="24"/>
                <w:szCs w:val="24"/>
              </w:rPr>
              <w:t>三、拓展提高。</w:t>
            </w:r>
          </w:p>
          <w:p w:rsidR="00DA5C81" w:rsidRPr="00932B2F" w:rsidRDefault="00DA5C81" w:rsidP="00DA5C81">
            <w:pPr>
              <w:ind w:firstLineChars="200" w:firstLine="31680"/>
              <w:rPr>
                <w:sz w:val="24"/>
              </w:rPr>
            </w:pPr>
            <w:r w:rsidRPr="00932B2F">
              <w:rPr>
                <w:rFonts w:hint="eastAsia"/>
                <w:sz w:val="24"/>
              </w:rPr>
              <w:t>两根水泥柱，埋入地下部分都是</w:t>
            </w:r>
            <w:r w:rsidRPr="00932B2F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7" type="#_x0000_t75" style="width:12pt;height:30.75pt" o:ole="">
                  <v:imagedata r:id="rId12" o:title=""/>
                </v:shape>
                <o:OLEObject Type="Embed" ProgID="Equation.3" ShapeID="_x0000_i1027" DrawAspect="Content" ObjectID="_1534428584" r:id="rId13"/>
              </w:object>
            </w:r>
            <w:r w:rsidRPr="00932B2F">
              <w:rPr>
                <w:sz w:val="24"/>
              </w:rPr>
              <w:t>m</w:t>
            </w:r>
            <w:r w:rsidRPr="00932B2F">
              <w:rPr>
                <w:rFonts w:hint="eastAsia"/>
                <w:sz w:val="24"/>
              </w:rPr>
              <w:t>。第一根露出地面的部分是全长的</w:t>
            </w:r>
            <w:r w:rsidRPr="00932B2F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8" type="#_x0000_t75" style="width:12pt;height:30.75pt" o:ole="">
                  <v:imagedata r:id="rId14" o:title=""/>
                </v:shape>
                <o:OLEObject Type="Embed" ProgID="Equation.3" ShapeID="_x0000_i1028" DrawAspect="Content" ObjectID="_1534428585" r:id="rId15"/>
              </w:object>
            </w:r>
            <w:r w:rsidRPr="00932B2F">
              <w:rPr>
                <w:rFonts w:hint="eastAsia"/>
                <w:sz w:val="24"/>
              </w:rPr>
              <w:t>，第二根的长度正好第一根的</w:t>
            </w:r>
            <w:r w:rsidRPr="00932B2F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9" type="#_x0000_t75" style="width:12pt;height:30.75pt" o:ole="">
                  <v:imagedata r:id="rId16" o:title=""/>
                </v:shape>
                <o:OLEObject Type="Embed" ProgID="Equation.3" ShapeID="_x0000_i1029" DrawAspect="Content" ObjectID="_1534428586" r:id="rId17"/>
              </w:object>
            </w:r>
            <w:r w:rsidRPr="00932B2F">
              <w:rPr>
                <w:rFonts w:hint="eastAsia"/>
                <w:sz w:val="24"/>
              </w:rPr>
              <w:t>。这两根水泥柱各长多少米？</w:t>
            </w:r>
          </w:p>
          <w:p w:rsidR="00DA5C81" w:rsidRDefault="00DA5C81" w:rsidP="00B266B8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DA5C81" w:rsidRPr="0000003B" w:rsidRDefault="00DA5C81" w:rsidP="00B266B8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A5C81" w:rsidRDefault="00DA5C81" w:rsidP="00B266B8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widowControl/>
              <w:jc w:val="left"/>
              <w:rPr>
                <w:sz w:val="24"/>
                <w:szCs w:val="24"/>
              </w:rPr>
            </w:pPr>
          </w:p>
          <w:p w:rsidR="00DA5C81" w:rsidRDefault="00DA5C81" w:rsidP="00B266B8">
            <w:pPr>
              <w:rPr>
                <w:sz w:val="24"/>
                <w:szCs w:val="24"/>
              </w:rPr>
            </w:pPr>
          </w:p>
          <w:p w:rsidR="00DA5C81" w:rsidRDefault="00DA5C81" w:rsidP="00B266B8">
            <w:pPr>
              <w:rPr>
                <w:sz w:val="24"/>
                <w:szCs w:val="24"/>
              </w:rPr>
            </w:pPr>
          </w:p>
          <w:p w:rsidR="00DA5C81" w:rsidRDefault="00DA5C81" w:rsidP="00B266B8">
            <w:pPr>
              <w:rPr>
                <w:sz w:val="24"/>
                <w:szCs w:val="24"/>
              </w:rPr>
            </w:pPr>
          </w:p>
        </w:tc>
      </w:tr>
      <w:tr w:rsidR="00DA5C81" w:rsidTr="009F1B75">
        <w:trPr>
          <w:trHeight w:val="154"/>
        </w:trPr>
        <w:tc>
          <w:tcPr>
            <w:tcW w:w="7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81" w:rsidRDefault="00DA5C81" w:rsidP="00B266B8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28" w:type="dxa"/>
            <w:vMerge/>
            <w:tcBorders>
              <w:left w:val="single" w:sz="4" w:space="0" w:color="auto"/>
            </w:tcBorders>
          </w:tcPr>
          <w:p w:rsidR="00DA5C81" w:rsidRDefault="00DA5C81" w:rsidP="00B266B8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DA5C81" w:rsidTr="009F1B75">
        <w:trPr>
          <w:trHeight w:val="636"/>
        </w:trPr>
        <w:tc>
          <w:tcPr>
            <w:tcW w:w="7921" w:type="dxa"/>
            <w:tcBorders>
              <w:top w:val="single" w:sz="4" w:space="0" w:color="auto"/>
              <w:right w:val="single" w:sz="4" w:space="0" w:color="auto"/>
            </w:tcBorders>
          </w:tcPr>
          <w:p w:rsidR="00DA5C81" w:rsidRDefault="00DA5C81" w:rsidP="00B266B8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28" w:type="dxa"/>
            <w:vMerge/>
            <w:tcBorders>
              <w:left w:val="single" w:sz="4" w:space="0" w:color="auto"/>
            </w:tcBorders>
          </w:tcPr>
          <w:p w:rsidR="00DA5C81" w:rsidRDefault="00DA5C81" w:rsidP="00B266B8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DA5C81" w:rsidRDefault="00DA5C81" w:rsidP="009F1B75"/>
    <w:sectPr w:rsidR="00DA5C81" w:rsidSect="003C70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C81" w:rsidRDefault="00DA5C81">
      <w:r>
        <w:separator/>
      </w:r>
    </w:p>
  </w:endnote>
  <w:endnote w:type="continuationSeparator" w:id="0">
    <w:p w:rsidR="00DA5C81" w:rsidRDefault="00DA5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C81" w:rsidRDefault="00DA5C81">
      <w:r>
        <w:separator/>
      </w:r>
    </w:p>
  </w:footnote>
  <w:footnote w:type="continuationSeparator" w:id="0">
    <w:p w:rsidR="00DA5C81" w:rsidRDefault="00DA5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650E0"/>
    <w:multiLevelType w:val="hybridMultilevel"/>
    <w:tmpl w:val="82B499C4"/>
    <w:lvl w:ilvl="0" w:tplc="E724F87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003B"/>
    <w:rsid w:val="00007A6E"/>
    <w:rsid w:val="00026C0A"/>
    <w:rsid w:val="00061D8F"/>
    <w:rsid w:val="00067C88"/>
    <w:rsid w:val="00073530"/>
    <w:rsid w:val="000822AB"/>
    <w:rsid w:val="00084666"/>
    <w:rsid w:val="000D0A97"/>
    <w:rsid w:val="00102CA3"/>
    <w:rsid w:val="00147F93"/>
    <w:rsid w:val="00153BF1"/>
    <w:rsid w:val="001E7A19"/>
    <w:rsid w:val="001F1C44"/>
    <w:rsid w:val="0020252E"/>
    <w:rsid w:val="00221E5C"/>
    <w:rsid w:val="00233EE3"/>
    <w:rsid w:val="00247BEC"/>
    <w:rsid w:val="00257A7C"/>
    <w:rsid w:val="0026157F"/>
    <w:rsid w:val="00266482"/>
    <w:rsid w:val="00282ED8"/>
    <w:rsid w:val="00293432"/>
    <w:rsid w:val="002A363F"/>
    <w:rsid w:val="002C79D1"/>
    <w:rsid w:val="002D4AE7"/>
    <w:rsid w:val="00302717"/>
    <w:rsid w:val="00310344"/>
    <w:rsid w:val="00312018"/>
    <w:rsid w:val="00314790"/>
    <w:rsid w:val="00322C1D"/>
    <w:rsid w:val="00332A66"/>
    <w:rsid w:val="00343A4B"/>
    <w:rsid w:val="00344E69"/>
    <w:rsid w:val="00370323"/>
    <w:rsid w:val="00384982"/>
    <w:rsid w:val="00390F3F"/>
    <w:rsid w:val="003A2E79"/>
    <w:rsid w:val="003B18D9"/>
    <w:rsid w:val="003B62DE"/>
    <w:rsid w:val="003C68F6"/>
    <w:rsid w:val="003C70EA"/>
    <w:rsid w:val="004542AF"/>
    <w:rsid w:val="004718F5"/>
    <w:rsid w:val="004918D8"/>
    <w:rsid w:val="004A524B"/>
    <w:rsid w:val="004B598D"/>
    <w:rsid w:val="005277F1"/>
    <w:rsid w:val="00563BFF"/>
    <w:rsid w:val="005764BB"/>
    <w:rsid w:val="00582460"/>
    <w:rsid w:val="005A42B7"/>
    <w:rsid w:val="005B006C"/>
    <w:rsid w:val="005B35FC"/>
    <w:rsid w:val="005B5E7A"/>
    <w:rsid w:val="005C639D"/>
    <w:rsid w:val="005D26AB"/>
    <w:rsid w:val="005D760C"/>
    <w:rsid w:val="005E74E0"/>
    <w:rsid w:val="0060216B"/>
    <w:rsid w:val="0061289F"/>
    <w:rsid w:val="00624BD2"/>
    <w:rsid w:val="00642B33"/>
    <w:rsid w:val="00686BB4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96CC5"/>
    <w:rsid w:val="007A5190"/>
    <w:rsid w:val="007A6813"/>
    <w:rsid w:val="007B684D"/>
    <w:rsid w:val="007B746A"/>
    <w:rsid w:val="007C62B8"/>
    <w:rsid w:val="007D1424"/>
    <w:rsid w:val="007D6764"/>
    <w:rsid w:val="0080008F"/>
    <w:rsid w:val="00832F26"/>
    <w:rsid w:val="00851549"/>
    <w:rsid w:val="008547D5"/>
    <w:rsid w:val="008734E2"/>
    <w:rsid w:val="00873BC1"/>
    <w:rsid w:val="008D389F"/>
    <w:rsid w:val="008E747A"/>
    <w:rsid w:val="008F1A4D"/>
    <w:rsid w:val="009000A3"/>
    <w:rsid w:val="00914BF8"/>
    <w:rsid w:val="00931291"/>
    <w:rsid w:val="00932B2F"/>
    <w:rsid w:val="009370E4"/>
    <w:rsid w:val="0093752C"/>
    <w:rsid w:val="0094038A"/>
    <w:rsid w:val="00942DD2"/>
    <w:rsid w:val="009839A8"/>
    <w:rsid w:val="00984E43"/>
    <w:rsid w:val="009A649B"/>
    <w:rsid w:val="009A7D79"/>
    <w:rsid w:val="009C648C"/>
    <w:rsid w:val="009E1FBB"/>
    <w:rsid w:val="009F1B75"/>
    <w:rsid w:val="00A22F40"/>
    <w:rsid w:val="00A32E91"/>
    <w:rsid w:val="00A44FD7"/>
    <w:rsid w:val="00A637BD"/>
    <w:rsid w:val="00A645CF"/>
    <w:rsid w:val="00A72517"/>
    <w:rsid w:val="00A730FE"/>
    <w:rsid w:val="00A96AED"/>
    <w:rsid w:val="00AA671B"/>
    <w:rsid w:val="00AB0D1B"/>
    <w:rsid w:val="00AD7CDD"/>
    <w:rsid w:val="00AE4A61"/>
    <w:rsid w:val="00B266B8"/>
    <w:rsid w:val="00B531D4"/>
    <w:rsid w:val="00B72E32"/>
    <w:rsid w:val="00B80A9A"/>
    <w:rsid w:val="00B91363"/>
    <w:rsid w:val="00B97C14"/>
    <w:rsid w:val="00BE28BA"/>
    <w:rsid w:val="00BE36C6"/>
    <w:rsid w:val="00BF1274"/>
    <w:rsid w:val="00BF5735"/>
    <w:rsid w:val="00C00A6D"/>
    <w:rsid w:val="00C10C40"/>
    <w:rsid w:val="00C226A8"/>
    <w:rsid w:val="00C3359B"/>
    <w:rsid w:val="00C61E74"/>
    <w:rsid w:val="00C66426"/>
    <w:rsid w:val="00C80970"/>
    <w:rsid w:val="00C855A2"/>
    <w:rsid w:val="00C919B4"/>
    <w:rsid w:val="00CB5030"/>
    <w:rsid w:val="00CC335F"/>
    <w:rsid w:val="00CE235A"/>
    <w:rsid w:val="00D07F69"/>
    <w:rsid w:val="00D45F12"/>
    <w:rsid w:val="00D70684"/>
    <w:rsid w:val="00D777B0"/>
    <w:rsid w:val="00DA5C81"/>
    <w:rsid w:val="00DB4A14"/>
    <w:rsid w:val="00DF594F"/>
    <w:rsid w:val="00E16AF5"/>
    <w:rsid w:val="00E21B7F"/>
    <w:rsid w:val="00E569BE"/>
    <w:rsid w:val="00E616CC"/>
    <w:rsid w:val="00E774CE"/>
    <w:rsid w:val="00EA1DDA"/>
    <w:rsid w:val="00EF76CA"/>
    <w:rsid w:val="00F023CB"/>
    <w:rsid w:val="00F173B6"/>
    <w:rsid w:val="00F20809"/>
    <w:rsid w:val="00F40385"/>
    <w:rsid w:val="00F61D88"/>
    <w:rsid w:val="00F62DCA"/>
    <w:rsid w:val="00F758A7"/>
    <w:rsid w:val="00FB76E9"/>
    <w:rsid w:val="00FD3CFF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70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0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7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70E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C7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70E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C70E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3C7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84</Words>
  <Characters>485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subject/>
  <dc:creator>Sky123.Org</dc:creator>
  <cp:keywords/>
  <dc:description/>
  <cp:lastModifiedBy>Windows 用户</cp:lastModifiedBy>
  <cp:revision>20</cp:revision>
  <cp:lastPrinted>2016-09-01T08:32:00Z</cp:lastPrinted>
  <dcterms:created xsi:type="dcterms:W3CDTF">2016-09-02T07:36:00Z</dcterms:created>
  <dcterms:modified xsi:type="dcterms:W3CDTF">2016-09-03T09:23:00Z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